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4" w:rsidRPr="002C32E5" w:rsidRDefault="007E5914" w:rsidP="0099628B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58104" r:id="rId5"/>
        </w:object>
      </w:r>
    </w:p>
    <w:p w:rsidR="007E5914" w:rsidRPr="002C32E5" w:rsidRDefault="007E5914" w:rsidP="0099628B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7E5914" w:rsidRPr="002C32E5" w:rsidRDefault="007E5914" w:rsidP="0099628B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7E5914" w:rsidRPr="002C32E5" w:rsidRDefault="007E5914" w:rsidP="0099628B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7E5914" w:rsidRPr="002C32E5" w:rsidRDefault="007E5914" w:rsidP="0099628B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7E5914" w:rsidRPr="002C32E5" w:rsidRDefault="007E5914" w:rsidP="0099628B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7E5914" w:rsidRPr="002C32E5" w:rsidRDefault="007E5914" w:rsidP="0099628B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7E5914" w:rsidRPr="002C32E5" w:rsidRDefault="007E5914" w:rsidP="0099628B">
      <w:pPr>
        <w:jc w:val="center"/>
        <w:rPr>
          <w:b/>
          <w:bCs/>
          <w:i/>
          <w:iCs/>
          <w:sz w:val="28"/>
          <w:szCs w:val="28"/>
        </w:rPr>
      </w:pPr>
    </w:p>
    <w:p w:rsidR="007E5914" w:rsidRPr="005C4278" w:rsidRDefault="007E5914" w:rsidP="002417D8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</w:t>
      </w:r>
      <w:r>
        <w:rPr>
          <w:sz w:val="28"/>
          <w:u w:val="single"/>
        </w:rPr>
        <w:t>17</w:t>
      </w:r>
    </w:p>
    <w:p w:rsidR="007E5914" w:rsidRDefault="007E5914" w:rsidP="0099628B">
      <w:pPr>
        <w:jc w:val="both"/>
      </w:pPr>
    </w:p>
    <w:p w:rsidR="007E5914" w:rsidRDefault="007E5914" w:rsidP="0099628B">
      <w:pPr>
        <w:jc w:val="both"/>
      </w:pPr>
    </w:p>
    <w:p w:rsidR="007E5914" w:rsidRDefault="007E5914" w:rsidP="009962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районної ради </w:t>
      </w:r>
    </w:p>
    <w:p w:rsidR="007E5914" w:rsidRDefault="007E5914" w:rsidP="0099628B">
      <w:pPr>
        <w:jc w:val="both"/>
        <w:rPr>
          <w:sz w:val="28"/>
          <w:szCs w:val="28"/>
        </w:rPr>
      </w:pPr>
    </w:p>
    <w:p w:rsidR="007E5914" w:rsidRDefault="007E5914" w:rsidP="0099628B">
      <w:pPr>
        <w:jc w:val="both"/>
        <w:rPr>
          <w:sz w:val="28"/>
          <w:szCs w:val="28"/>
        </w:rPr>
      </w:pPr>
    </w:p>
    <w:p w:rsidR="007E5914" w:rsidRDefault="007E5914" w:rsidP="00EC4685">
      <w:pPr>
        <w:ind w:firstLine="708"/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60 Закону України «Про місцеве самоврядування в Україні»</w:t>
      </w:r>
      <w:r>
        <w:rPr>
          <w:sz w:val="28"/>
          <w:szCs w:val="28"/>
          <w:shd w:val="clear" w:color="auto" w:fill="FFFFFF"/>
        </w:rPr>
        <w:t>,</w:t>
      </w:r>
      <w:r w:rsidRPr="0094350E"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7E5914" w:rsidRDefault="007E5914" w:rsidP="0099628B">
      <w:pPr>
        <w:jc w:val="both"/>
        <w:rPr>
          <w:sz w:val="28"/>
          <w:szCs w:val="28"/>
        </w:rPr>
      </w:pPr>
    </w:p>
    <w:p w:rsidR="007E5914" w:rsidRPr="00441884" w:rsidRDefault="007E5914" w:rsidP="004418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рішення Пологівської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>від 14.11.2019 року № 5 «Про передачу майна</w:t>
      </w:r>
      <w:r w:rsidRPr="00B27000">
        <w:rPr>
          <w:sz w:val="28"/>
          <w:szCs w:val="28"/>
        </w:rPr>
        <w:t xml:space="preserve"> спільної власнос</w:t>
      </w:r>
      <w:r>
        <w:rPr>
          <w:sz w:val="28"/>
          <w:szCs w:val="28"/>
        </w:rPr>
        <w:t xml:space="preserve">ті територіальних громад </w:t>
      </w:r>
      <w:r w:rsidRPr="00B27000">
        <w:rPr>
          <w:sz w:val="28"/>
          <w:szCs w:val="28"/>
        </w:rPr>
        <w:t xml:space="preserve"> </w:t>
      </w:r>
      <w:r>
        <w:rPr>
          <w:sz w:val="28"/>
          <w:szCs w:val="28"/>
        </w:rPr>
        <w:t>району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власності Пологівської міської об’єднаної територіальної громади», а саме викласти Додаток №1 до рішення у новій редакції (додається).  </w:t>
      </w:r>
    </w:p>
    <w:p w:rsidR="007E5914" w:rsidRDefault="007E5914" w:rsidP="009962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4350E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E5914" w:rsidRDefault="007E5914" w:rsidP="0099628B">
      <w:pPr>
        <w:jc w:val="both"/>
        <w:rPr>
          <w:sz w:val="28"/>
          <w:szCs w:val="28"/>
        </w:rPr>
      </w:pPr>
    </w:p>
    <w:p w:rsidR="007E5914" w:rsidRDefault="007E5914" w:rsidP="0099628B">
      <w:pPr>
        <w:jc w:val="both"/>
        <w:rPr>
          <w:sz w:val="28"/>
          <w:szCs w:val="28"/>
        </w:rPr>
      </w:pPr>
    </w:p>
    <w:p w:rsidR="007E5914" w:rsidRPr="0094350E" w:rsidRDefault="007E5914" w:rsidP="0099628B">
      <w:pPr>
        <w:jc w:val="both"/>
        <w:rPr>
          <w:sz w:val="28"/>
          <w:szCs w:val="28"/>
        </w:rPr>
      </w:pPr>
    </w:p>
    <w:p w:rsidR="007E5914" w:rsidRPr="007B0F25" w:rsidRDefault="007E5914" w:rsidP="0099628B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Pr="007B0F25">
        <w:rPr>
          <w:sz w:val="28"/>
          <w:szCs w:val="28"/>
        </w:rPr>
        <w:t>О.П. Покутній</w:t>
      </w:r>
    </w:p>
    <w:p w:rsidR="007E5914" w:rsidRPr="007B0F25" w:rsidRDefault="007E5914" w:rsidP="0099628B">
      <w:pPr>
        <w:spacing w:line="240" w:lineRule="atLeast"/>
        <w:rPr>
          <w:sz w:val="22"/>
          <w:szCs w:val="22"/>
        </w:rPr>
      </w:pPr>
    </w:p>
    <w:sectPr w:rsidR="007E5914" w:rsidRPr="007B0F25" w:rsidSect="00586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28B"/>
    <w:rsid w:val="00067F56"/>
    <w:rsid w:val="000A6F8A"/>
    <w:rsid w:val="001C54B6"/>
    <w:rsid w:val="001D6955"/>
    <w:rsid w:val="001E0BC1"/>
    <w:rsid w:val="002417D8"/>
    <w:rsid w:val="002C32E5"/>
    <w:rsid w:val="003066E2"/>
    <w:rsid w:val="00364718"/>
    <w:rsid w:val="003C01FF"/>
    <w:rsid w:val="003C64C5"/>
    <w:rsid w:val="00441884"/>
    <w:rsid w:val="00456737"/>
    <w:rsid w:val="00526DB2"/>
    <w:rsid w:val="00586104"/>
    <w:rsid w:val="005C4278"/>
    <w:rsid w:val="00605387"/>
    <w:rsid w:val="00656793"/>
    <w:rsid w:val="00674F9C"/>
    <w:rsid w:val="006B0E89"/>
    <w:rsid w:val="00785DF2"/>
    <w:rsid w:val="007B0F25"/>
    <w:rsid w:val="007B7F2A"/>
    <w:rsid w:val="007D2C67"/>
    <w:rsid w:val="007E5914"/>
    <w:rsid w:val="00840F8F"/>
    <w:rsid w:val="0093054A"/>
    <w:rsid w:val="0094350E"/>
    <w:rsid w:val="0099628B"/>
    <w:rsid w:val="00AB6C25"/>
    <w:rsid w:val="00B00914"/>
    <w:rsid w:val="00B20B9C"/>
    <w:rsid w:val="00B27000"/>
    <w:rsid w:val="00B447BD"/>
    <w:rsid w:val="00B5302B"/>
    <w:rsid w:val="00D44468"/>
    <w:rsid w:val="00D51D81"/>
    <w:rsid w:val="00D9234F"/>
    <w:rsid w:val="00E75876"/>
    <w:rsid w:val="00EC4685"/>
    <w:rsid w:val="00EC6B82"/>
    <w:rsid w:val="00EF1342"/>
    <w:rsid w:val="00F2099F"/>
    <w:rsid w:val="00FB4C4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8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628B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9628B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9628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9628B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9628B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9628B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9628B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9628B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444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446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592</Words>
  <Characters>339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2019-12-20T12:41:00Z</cp:lastPrinted>
  <dcterms:created xsi:type="dcterms:W3CDTF">2019-12-13T08:23:00Z</dcterms:created>
  <dcterms:modified xsi:type="dcterms:W3CDTF">2019-12-20T12:42:00Z</dcterms:modified>
</cp:coreProperties>
</file>